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A9F01" w14:textId="77777777" w:rsidR="00B82BA9" w:rsidRDefault="00B82BA9" w:rsidP="00B82BA9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RUSSELL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0C2C0CE" w14:textId="77777777" w:rsidR="00B82BA9" w:rsidRDefault="00B82BA9" w:rsidP="00B82BA9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5A6B8EB4" w14:textId="77777777" w:rsidR="00B82BA9" w:rsidRDefault="00B82BA9" w:rsidP="00B82BA9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6B4E707F" w14:textId="77777777" w:rsidR="00B82BA9" w:rsidRDefault="00B82BA9" w:rsidP="00B82BA9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7 Feb.1485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Brigstock,</w:t>
      </w:r>
    </w:p>
    <w:p w14:paraId="3B3EA190" w14:textId="77777777" w:rsidR="00B82BA9" w:rsidRDefault="00B82BA9" w:rsidP="00B82BA9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proofErr w:type="spellStart"/>
      <w:r>
        <w:rPr>
          <w:rFonts w:eastAsia="Times New Roman" w:cs="Times New Roman"/>
          <w:szCs w:val="24"/>
        </w:rPr>
        <w:t>Northamptonshire</w:t>
      </w:r>
      <w:proofErr w:type="spellEnd"/>
      <w:r>
        <w:rPr>
          <w:rFonts w:eastAsia="Times New Roman" w:cs="Times New Roman"/>
          <w:szCs w:val="24"/>
        </w:rPr>
        <w:t xml:space="preserve">, into lands of William </w:t>
      </w:r>
      <w:proofErr w:type="spellStart"/>
      <w:r>
        <w:rPr>
          <w:rFonts w:eastAsia="Times New Roman" w:cs="Times New Roman"/>
          <w:szCs w:val="24"/>
        </w:rPr>
        <w:t>Assheby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6CC8DAAA" w14:textId="77777777" w:rsidR="00B82BA9" w:rsidRDefault="00B82BA9" w:rsidP="00B82BA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079A54A" w14:textId="77777777" w:rsidR="00B82BA9" w:rsidRDefault="00B82BA9" w:rsidP="00B82BA9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p.94)</w:t>
      </w:r>
    </w:p>
    <w:p w14:paraId="05C6F9B4" w14:textId="77777777" w:rsidR="00B82BA9" w:rsidRDefault="00B82BA9" w:rsidP="00B82BA9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3D661E92" w14:textId="77777777" w:rsidR="00B82BA9" w:rsidRDefault="00B82BA9" w:rsidP="00B82BA9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11AF9904" w14:textId="77777777" w:rsidR="00B82BA9" w:rsidRDefault="00B82BA9" w:rsidP="00B82BA9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July 2023</w:t>
      </w:r>
    </w:p>
    <w:p w14:paraId="7FFAAC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36706" w14:textId="77777777" w:rsidR="00B82BA9" w:rsidRDefault="00B82BA9" w:rsidP="009139A6">
      <w:r>
        <w:separator/>
      </w:r>
    </w:p>
  </w:endnote>
  <w:endnote w:type="continuationSeparator" w:id="0">
    <w:p w14:paraId="3B6E0815" w14:textId="77777777" w:rsidR="00B82BA9" w:rsidRDefault="00B82B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6E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AA8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4CB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F68A5" w14:textId="77777777" w:rsidR="00B82BA9" w:rsidRDefault="00B82BA9" w:rsidP="009139A6">
      <w:r>
        <w:separator/>
      </w:r>
    </w:p>
  </w:footnote>
  <w:footnote w:type="continuationSeparator" w:id="0">
    <w:p w14:paraId="6CEFC4A2" w14:textId="77777777" w:rsidR="00B82BA9" w:rsidRDefault="00B82B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D6E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D6D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FFD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BA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82BA9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C8E82"/>
  <w15:chartTrackingRefBased/>
  <w15:docId w15:val="{B4E5C05D-FDF3-49B8-8E20-447035D8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2023-07-07T19:44:00Z</dcterms:created>
  <dcterms:modified xsi:type="dcterms:W3CDTF">2023-07-07T19:44:00Z</dcterms:modified>
</cp:coreProperties>
</file>